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EF09BE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9608B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bookmarkStart w:id="0" w:name="_GoBack"/>
            <w:proofErr w:type="spellStart"/>
            <w:r w:rsidRPr="009608B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Slab</w:t>
            </w:r>
            <w:proofErr w:type="spellEnd"/>
            <w:r w:rsidRPr="009608B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Υποστρώματα ΥΔΡΟΠΟΝΙΑΣ  </w:t>
            </w:r>
            <w:bookmarkEnd w:id="0"/>
            <w:r w:rsidRPr="009608B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με </w:t>
            </w:r>
            <w:proofErr w:type="spellStart"/>
            <w:r w:rsidRPr="009608B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πετροβάμβακα</w:t>
            </w:r>
            <w:proofErr w:type="spellEnd"/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9608B1" w:rsidRDefault="0078590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ΔΙΑΣΤΑΣΕΙΣ </w:t>
            </w:r>
            <w:r w:rsidRPr="0078590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100cm x 15cm x 7.5cm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EF09B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EF09B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125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785908"/>
    <w:rsid w:val="007C3968"/>
    <w:rsid w:val="008D329F"/>
    <w:rsid w:val="009608B1"/>
    <w:rsid w:val="009A6F68"/>
    <w:rsid w:val="00CE07F7"/>
    <w:rsid w:val="00D43DFD"/>
    <w:rsid w:val="00EF09BE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BDD6F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B2E2BD0A</Template>
  <TotalTime>3</TotalTime>
  <Pages>1</Pages>
  <Words>41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4</cp:revision>
  <dcterms:created xsi:type="dcterms:W3CDTF">2025-10-07T06:29:00Z</dcterms:created>
  <dcterms:modified xsi:type="dcterms:W3CDTF">2025-11-20T20:40:00Z</dcterms:modified>
</cp:coreProperties>
</file>